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03797" w14:textId="77777777" w:rsidR="00993358" w:rsidRDefault="00993358" w:rsidP="009933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NASSHE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60167FB" w14:textId="77777777" w:rsidR="00993358" w:rsidRDefault="00993358" w:rsidP="00993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FEF701" w14:textId="77777777" w:rsidR="00993358" w:rsidRDefault="00993358" w:rsidP="00993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56ADA3" w14:textId="77777777" w:rsidR="00993358" w:rsidRDefault="00993358" w:rsidP="009933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Upton upon Severn,</w:t>
      </w:r>
    </w:p>
    <w:p w14:paraId="265042F9" w14:textId="77777777" w:rsidR="00993358" w:rsidRDefault="00993358" w:rsidP="009933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of Margaret Berkeley(q.v.).</w:t>
      </w:r>
    </w:p>
    <w:p w14:paraId="70260E7D" w14:textId="77777777" w:rsidR="00993358" w:rsidRDefault="00993358" w:rsidP="009933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19-46)</w:t>
      </w:r>
    </w:p>
    <w:p w14:paraId="7F06CEE9" w14:textId="77777777" w:rsidR="00993358" w:rsidRDefault="00993358" w:rsidP="00993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3CCA70" w14:textId="77777777" w:rsidR="00993358" w:rsidRDefault="00993358" w:rsidP="00993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2F0607" w14:textId="77777777" w:rsidR="00993358" w:rsidRPr="00022D55" w:rsidRDefault="00993358" w:rsidP="009933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62CB3A92" w14:textId="3D06FE21" w:rsidR="00BA00AB" w:rsidRPr="0099335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933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F2B13" w14:textId="77777777" w:rsidR="00993358" w:rsidRDefault="00993358" w:rsidP="009139A6">
      <w:r>
        <w:separator/>
      </w:r>
    </w:p>
  </w:endnote>
  <w:endnote w:type="continuationSeparator" w:id="0">
    <w:p w14:paraId="3B1AD298" w14:textId="77777777" w:rsidR="00993358" w:rsidRDefault="009933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03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6EB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79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2E83B" w14:textId="77777777" w:rsidR="00993358" w:rsidRDefault="00993358" w:rsidP="009139A6">
      <w:r>
        <w:separator/>
      </w:r>
    </w:p>
  </w:footnote>
  <w:footnote w:type="continuationSeparator" w:id="0">
    <w:p w14:paraId="569D80A0" w14:textId="77777777" w:rsidR="00993358" w:rsidRDefault="009933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81A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0CD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B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358"/>
    <w:rsid w:val="000666E0"/>
    <w:rsid w:val="002510B7"/>
    <w:rsid w:val="005C130B"/>
    <w:rsid w:val="00826F5C"/>
    <w:rsid w:val="009139A6"/>
    <w:rsid w:val="009448BB"/>
    <w:rsid w:val="0099335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FB0CF"/>
  <w15:chartTrackingRefBased/>
  <w15:docId w15:val="{C22C029E-E227-45C1-B23F-3CC0AC07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2021-09-07T11:45:00Z</dcterms:created>
  <dcterms:modified xsi:type="dcterms:W3CDTF">2021-09-07T11:46:00Z</dcterms:modified>
</cp:coreProperties>
</file>